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CD41" w14:textId="03FDBE50" w:rsidR="007B13C3" w:rsidRDefault="007B13C3" w:rsidP="007B13C3">
      <w:pPr>
        <w:pStyle w:val="NoSpacing"/>
      </w:pPr>
      <w:r w:rsidRPr="007B13C3">
        <w:rPr>
          <w:u w:val="single"/>
        </w:rPr>
        <w:t xml:space="preserve">William JOHNSON </w:t>
      </w:r>
      <w:r>
        <w:t xml:space="preserve">      (fl.1496)</w:t>
      </w:r>
    </w:p>
    <w:p w14:paraId="7E8DFA58" w14:textId="77777777" w:rsidR="007B13C3" w:rsidRDefault="007B13C3" w:rsidP="007B13C3">
      <w:pPr>
        <w:pStyle w:val="NoSpacing"/>
      </w:pPr>
      <w:r>
        <w:t xml:space="preserve">of </w:t>
      </w:r>
      <w:proofErr w:type="spellStart"/>
      <w:r>
        <w:t>Rudby</w:t>
      </w:r>
      <w:proofErr w:type="spellEnd"/>
      <w:r>
        <w:t>, Yorkshire. Acolyte.</w:t>
      </w:r>
    </w:p>
    <w:p w14:paraId="27CA09F7" w14:textId="77777777" w:rsidR="007B13C3" w:rsidRDefault="007B13C3" w:rsidP="007B13C3">
      <w:pPr>
        <w:pStyle w:val="NoSpacing"/>
      </w:pPr>
    </w:p>
    <w:p w14:paraId="0CED1649" w14:textId="77777777" w:rsidR="007B13C3" w:rsidRDefault="007B13C3" w:rsidP="007B13C3">
      <w:pPr>
        <w:pStyle w:val="NoSpacing"/>
      </w:pPr>
    </w:p>
    <w:p w14:paraId="7E7CA1EB" w14:textId="77777777" w:rsidR="007B13C3" w:rsidRDefault="007B13C3" w:rsidP="007B13C3">
      <w:pPr>
        <w:pStyle w:val="NoSpacing"/>
      </w:pPr>
      <w:r>
        <w:t xml:space="preserve">  5 Aug.1496</w:t>
      </w:r>
      <w:r>
        <w:tab/>
        <w:t>He was granted letters dimissory.</w:t>
      </w:r>
    </w:p>
    <w:p w14:paraId="0E5CA571" w14:textId="77777777" w:rsidR="007B13C3" w:rsidRDefault="007B13C3" w:rsidP="007B13C3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13439747" w14:textId="77777777" w:rsidR="007B13C3" w:rsidRDefault="007B13C3" w:rsidP="007B13C3">
      <w:pPr>
        <w:pStyle w:val="NoSpacing"/>
      </w:pPr>
    </w:p>
    <w:p w14:paraId="230F2D40" w14:textId="77777777" w:rsidR="007B13C3" w:rsidRDefault="007B13C3" w:rsidP="007B13C3">
      <w:pPr>
        <w:pStyle w:val="NoSpacing"/>
      </w:pPr>
    </w:p>
    <w:p w14:paraId="1847BB68" w14:textId="77777777" w:rsidR="007B13C3" w:rsidRDefault="007B13C3" w:rsidP="007B13C3">
      <w:pPr>
        <w:pStyle w:val="NoSpacing"/>
      </w:pPr>
      <w:r>
        <w:t>25 October 2022</w:t>
      </w:r>
    </w:p>
    <w:p w14:paraId="4D7356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1CEDD" w14:textId="77777777" w:rsidR="007B13C3" w:rsidRDefault="007B13C3" w:rsidP="009139A6">
      <w:r>
        <w:separator/>
      </w:r>
    </w:p>
  </w:endnote>
  <w:endnote w:type="continuationSeparator" w:id="0">
    <w:p w14:paraId="46307040" w14:textId="77777777" w:rsidR="007B13C3" w:rsidRDefault="007B13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20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6F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1D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7C659" w14:textId="77777777" w:rsidR="007B13C3" w:rsidRDefault="007B13C3" w:rsidP="009139A6">
      <w:r>
        <w:separator/>
      </w:r>
    </w:p>
  </w:footnote>
  <w:footnote w:type="continuationSeparator" w:id="0">
    <w:p w14:paraId="0CA4D356" w14:textId="77777777" w:rsidR="007B13C3" w:rsidRDefault="007B13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29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1C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D2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3C3"/>
    <w:rsid w:val="000666E0"/>
    <w:rsid w:val="002510B7"/>
    <w:rsid w:val="005C130B"/>
    <w:rsid w:val="007B13C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A32A3"/>
  <w15:chartTrackingRefBased/>
  <w15:docId w15:val="{D43298D7-DCE3-424D-95A9-B36C677D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2023-01-10T21:42:00Z</dcterms:created>
  <dcterms:modified xsi:type="dcterms:W3CDTF">2023-01-10T21:42:00Z</dcterms:modified>
</cp:coreProperties>
</file>